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CDBD9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MILES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1AEDD2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>, Essex. Smith.</w:t>
      </w:r>
    </w:p>
    <w:p w14:paraId="142270E7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851F8B5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BBEE05D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Plomer(q.v.) brought a plaint of debt against him, Richard </w:t>
      </w:r>
      <w:proofErr w:type="spellStart"/>
      <w:r>
        <w:rPr>
          <w:rFonts w:ascii="Times New Roman" w:hAnsi="Times New Roman" w:cs="Times New Roman"/>
        </w:rPr>
        <w:t>Showell</w:t>
      </w:r>
      <w:proofErr w:type="spellEnd"/>
    </w:p>
    <w:p w14:paraId="74B23ADB" w14:textId="77777777" w:rsidR="004362E7" w:rsidRDefault="004362E7" w:rsidP="004362E7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Prittlewell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Pynsole</w:t>
      </w:r>
      <w:proofErr w:type="spellEnd"/>
      <w:r>
        <w:rPr>
          <w:rFonts w:ascii="Times New Roman" w:hAnsi="Times New Roman" w:cs="Times New Roman"/>
        </w:rPr>
        <w:t xml:space="preserve"> of Rainham(q.v.), 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Ellesdale</w:t>
      </w:r>
      <w:proofErr w:type="spellEnd"/>
      <w:r>
        <w:rPr>
          <w:rFonts w:ascii="Times New Roman" w:hAnsi="Times New Roman" w:cs="Times New Roman"/>
        </w:rPr>
        <w:t xml:space="preserve"> of Chingford(q.v.), John </w:t>
      </w:r>
      <w:proofErr w:type="spellStart"/>
      <w:r>
        <w:rPr>
          <w:rFonts w:ascii="Times New Roman" w:hAnsi="Times New Roman" w:cs="Times New Roman"/>
        </w:rPr>
        <w:t>Wenyngton</w:t>
      </w:r>
      <w:proofErr w:type="spellEnd"/>
      <w:r>
        <w:rPr>
          <w:rFonts w:ascii="Times New Roman" w:hAnsi="Times New Roman" w:cs="Times New Roman"/>
        </w:rPr>
        <w:t xml:space="preserve">(q.v.) and Stephen Couper of </w:t>
      </w:r>
    </w:p>
    <w:p w14:paraId="7488D30D" w14:textId="77777777" w:rsidR="004362E7" w:rsidRDefault="004362E7" w:rsidP="004362E7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Hornchurch(q.v.).</w:t>
      </w:r>
    </w:p>
    <w:p w14:paraId="40157E5A" w14:textId="77777777" w:rsidR="004362E7" w:rsidRDefault="004362E7" w:rsidP="004362E7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39D1A70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D0C0911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1C48481" w14:textId="77777777" w:rsidR="004362E7" w:rsidRDefault="004362E7" w:rsidP="004362E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2018</w:t>
      </w:r>
    </w:p>
    <w:p w14:paraId="076CA610" w14:textId="77777777" w:rsidR="006B2F86" w:rsidRPr="00E71FC3" w:rsidRDefault="004362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16CD7" w14:textId="77777777" w:rsidR="004362E7" w:rsidRDefault="004362E7" w:rsidP="00E71FC3">
      <w:r>
        <w:separator/>
      </w:r>
    </w:p>
  </w:endnote>
  <w:endnote w:type="continuationSeparator" w:id="0">
    <w:p w14:paraId="0F35D8BC" w14:textId="77777777" w:rsidR="004362E7" w:rsidRDefault="004362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7C3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B7406" w14:textId="77777777" w:rsidR="004362E7" w:rsidRDefault="004362E7" w:rsidP="00E71FC3">
      <w:r>
        <w:separator/>
      </w:r>
    </w:p>
  </w:footnote>
  <w:footnote w:type="continuationSeparator" w:id="0">
    <w:p w14:paraId="1E229964" w14:textId="77777777" w:rsidR="004362E7" w:rsidRDefault="004362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2E7"/>
    <w:rsid w:val="001A7C09"/>
    <w:rsid w:val="004362E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D4822"/>
  <w15:chartTrackingRefBased/>
  <w15:docId w15:val="{69C5F44E-E9C1-4C22-8829-D68BA7BB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2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362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2018-10-25T20:16:00Z</dcterms:created>
  <dcterms:modified xsi:type="dcterms:W3CDTF">2018-10-25T20:17:00Z</dcterms:modified>
</cp:coreProperties>
</file>